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B3D51" w14:textId="1AEF881F" w:rsidR="00356FF8" w:rsidRPr="00356FF8" w:rsidRDefault="00356FF8" w:rsidP="00356FF8">
      <w:pPr>
        <w:pStyle w:val="FP"/>
        <w:tabs>
          <w:tab w:val="left" w:pos="567"/>
        </w:tabs>
        <w:rPr>
          <w:rFonts w:ascii="Arial" w:hAnsi="Arial" w:cs="Arial"/>
          <w:b/>
          <w:sz w:val="24"/>
          <w:szCs w:val="24"/>
        </w:rPr>
      </w:pPr>
      <w:bookmarkStart w:id="0" w:name="_Hlk25292651"/>
      <w:r w:rsidRPr="00356FF8">
        <w:rPr>
          <w:rFonts w:ascii="Arial" w:hAnsi="Arial" w:cs="Arial"/>
          <w:b/>
          <w:sz w:val="24"/>
          <w:szCs w:val="24"/>
        </w:rPr>
        <w:t>3GPP TSG-RAN5 Meeting #85</w:t>
      </w:r>
      <w:r w:rsidRPr="00356FF8">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356FF8">
        <w:rPr>
          <w:rFonts w:ascii="Arial" w:hAnsi="Arial" w:cs="Arial"/>
          <w:b/>
          <w:sz w:val="24"/>
          <w:szCs w:val="24"/>
        </w:rPr>
        <w:t>R5-198</w:t>
      </w:r>
      <w:r>
        <w:rPr>
          <w:rFonts w:ascii="Arial" w:hAnsi="Arial" w:cs="Arial"/>
          <w:b/>
          <w:sz w:val="24"/>
          <w:szCs w:val="24"/>
        </w:rPr>
        <w:t>501</w:t>
      </w:r>
    </w:p>
    <w:p w14:paraId="595E3544" w14:textId="61638098" w:rsidR="00356FF8" w:rsidRDefault="00356FF8" w:rsidP="00356FF8">
      <w:pPr>
        <w:pStyle w:val="FP"/>
        <w:tabs>
          <w:tab w:val="left" w:pos="567"/>
        </w:tabs>
        <w:rPr>
          <w:rFonts w:ascii="Arial" w:hAnsi="Arial" w:cs="Arial"/>
          <w:b/>
          <w:sz w:val="24"/>
          <w:szCs w:val="24"/>
        </w:rPr>
      </w:pPr>
      <w:r w:rsidRPr="00356FF8">
        <w:rPr>
          <w:rFonts w:ascii="Arial" w:hAnsi="Arial" w:cs="Arial"/>
          <w:b/>
          <w:sz w:val="24"/>
          <w:szCs w:val="24"/>
        </w:rPr>
        <w:t>Reno, Nevada, United States, 18th Nov 2019 - 22nd Nov 2019</w:t>
      </w:r>
    </w:p>
    <w:bookmarkEnd w:id="0"/>
    <w:p w14:paraId="414942ED" w14:textId="77777777" w:rsidR="00356FF8" w:rsidRDefault="00356FF8" w:rsidP="00356FF8">
      <w:pPr>
        <w:pStyle w:val="FP"/>
        <w:tabs>
          <w:tab w:val="left" w:pos="567"/>
        </w:tabs>
        <w:rPr>
          <w:rFonts w:ascii="Arial" w:hAnsi="Arial" w:cs="Arial"/>
          <w:b/>
          <w:sz w:val="24"/>
          <w:szCs w:val="24"/>
        </w:rPr>
      </w:pPr>
    </w:p>
    <w:p w14:paraId="1132FC67" w14:textId="26A66AD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14:paraId="6C09B82F" w14:textId="77777777"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4BEBC8D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F843A45"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sidRPr="00356FF8">
        <w:rPr>
          <w:rFonts w:ascii="Arial" w:hAnsi="Arial" w:cs="Arial" w:hint="eastAsia"/>
          <w:color w:val="FF0000"/>
          <w:highlight w:val="green"/>
          <w:lang w:eastAsia="ja-JP"/>
        </w:rPr>
        <w:t>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7777777" w:rsidR="00593315" w:rsidRPr="008836AC" w:rsidRDefault="00593315" w:rsidP="001A248F">
            <w:pPr>
              <w:tabs>
                <w:tab w:val="left" w:pos="567"/>
              </w:tabs>
              <w:spacing w:after="0"/>
              <w:rPr>
                <w:rFonts w:ascii="Arial" w:hAnsi="Arial" w:cs="Arial"/>
              </w:rPr>
            </w:pP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C5EBF60" w:rsidR="0036248C" w:rsidRPr="008836AC" w:rsidRDefault="00356FF8" w:rsidP="008836AC">
            <w:pPr>
              <w:tabs>
                <w:tab w:val="left" w:pos="567"/>
              </w:tabs>
              <w:spacing w:after="0"/>
              <w:rPr>
                <w:rFonts w:ascii="Arial" w:hAnsi="Arial" w:cs="Arial"/>
              </w:rPr>
            </w:pPr>
            <w:proofErr w:type="spellStart"/>
            <w:r w:rsidRPr="00356FF8">
              <w:rPr>
                <w:rFonts w:ascii="Arial" w:hAnsi="Arial" w:cs="Arial"/>
              </w:rPr>
              <w:t>LTE_feMTC-UEConTest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A4C2FCE" w:rsidR="0036248C" w:rsidRPr="008836AC" w:rsidRDefault="00356FF8" w:rsidP="008836AC">
            <w:pPr>
              <w:tabs>
                <w:tab w:val="left" w:pos="567"/>
              </w:tabs>
              <w:spacing w:after="0"/>
              <w:rPr>
                <w:rFonts w:ascii="Arial" w:hAnsi="Arial" w:cs="Arial"/>
                <w:lang w:eastAsia="ja-JP"/>
              </w:rPr>
            </w:pPr>
            <w:r w:rsidRPr="00356FF8">
              <w:rPr>
                <w:rFonts w:ascii="Arial" w:hAnsi="Arial" w:cs="Arial"/>
                <w:lang w:eastAsia="ja-JP"/>
              </w:rPr>
              <w:t>770063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3DAAAA0A" w:rsidR="00B6300F" w:rsidRPr="008836AC" w:rsidRDefault="00356FF8" w:rsidP="008836AC">
            <w:pPr>
              <w:tabs>
                <w:tab w:val="left" w:pos="567"/>
              </w:tabs>
              <w:spacing w:after="0"/>
              <w:rPr>
                <w:rFonts w:ascii="Arial" w:hAnsi="Arial" w:cs="Arial"/>
                <w:lang w:eastAsia="ja-JP"/>
              </w:rPr>
            </w:pPr>
            <w:r w:rsidRPr="00356FF8">
              <w:rPr>
                <w:rFonts w:ascii="Arial" w:hAnsi="Arial" w:cs="Arial"/>
                <w:lang w:eastAsia="ja-JP"/>
              </w:rPr>
              <w:t>RP-190935</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49E9BCA"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03/2020 (+3)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bookmarkStart w:id="1" w:name="_GoBack"/>
            <w:bookmarkEnd w:id="1"/>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A7AEE9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9516C" w:rsidRPr="00E9516C">
              <w:rPr>
                <w:rFonts w:ascii="Arial" w:hAnsi="Arial" w:cs="Arial"/>
                <w:lang w:eastAsia="ja-JP"/>
              </w:rPr>
              <w:t>80</w:t>
            </w:r>
            <w:r w:rsidRPr="00E9516C">
              <w:rPr>
                <w:rFonts w:ascii="Arial" w:hAnsi="Arial" w:cs="Arial"/>
                <w:lang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5E29AAFF" w:rsidR="00356FF8" w:rsidRPr="00E9516C" w:rsidRDefault="00356FF8" w:rsidP="00356FF8">
      <w:pPr>
        <w:rPr>
          <w:lang w:eastAsia="ja-JP"/>
        </w:rPr>
      </w:pPr>
      <w:r w:rsidRPr="00E9516C">
        <w:rPr>
          <w:lang w:eastAsia="ja-JP"/>
        </w:rPr>
        <w:t>At RAN5#8</w:t>
      </w:r>
      <w:r w:rsidRPr="00E9516C">
        <w:rPr>
          <w:lang w:eastAsia="ja-JP"/>
        </w:rPr>
        <w:t>5</w:t>
      </w:r>
      <w:r w:rsidRPr="00E9516C">
        <w:rPr>
          <w:lang w:eastAsia="ja-JP"/>
        </w:rPr>
        <w:t xml:space="preserve"> an updated version of the Work Plan was provided in [1]. </w:t>
      </w:r>
    </w:p>
    <w:p w14:paraId="2CC9E1C4" w14:textId="4D24E521" w:rsidR="00356FF8" w:rsidRPr="00356FF8" w:rsidRDefault="00E9516C" w:rsidP="00356FF8">
      <w:pPr>
        <w:rPr>
          <w:lang w:eastAsia="ja-JP"/>
        </w:rPr>
      </w:pPr>
      <w:r w:rsidRPr="00E9516C">
        <w:rPr>
          <w:lang w:eastAsia="ja-JP"/>
        </w:rPr>
        <w:t>43</w:t>
      </w:r>
      <w:r w:rsidR="00356FF8" w:rsidRPr="00E9516C">
        <w:rPr>
          <w:lang w:eastAsia="ja-JP"/>
        </w:rPr>
        <w:t xml:space="preserve"> CRs were agreed ([2] to [</w:t>
      </w:r>
      <w:r w:rsidRPr="00E9516C">
        <w:rPr>
          <w:lang w:eastAsia="ja-JP"/>
        </w:rPr>
        <w:t>44</w:t>
      </w:r>
      <w:r w:rsidR="00356FF8" w:rsidRPr="00E9516C">
        <w:rPr>
          <w:lang w:eastAsia="ja-JP"/>
        </w:rPr>
        <w:t>]). See clause 3 for the complete list of CRs.</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5338703D"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736AE99" w14:textId="77777777" w:rsidR="005A6C96" w:rsidRDefault="005A6C96" w:rsidP="00701410">
      <w:pPr>
        <w:pStyle w:val="Heading4"/>
        <w:rPr>
          <w:rFonts w:cs="Arial"/>
        </w:rPr>
      </w:pP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00E6148"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 R5-198500</w:t>
      </w:r>
      <w:r w:rsidRPr="00C2539B">
        <w:rPr>
          <w:rFonts w:ascii="Arial" w:hAnsi="Arial" w:cs="Arial"/>
          <w:bCs/>
          <w:lang w:val="en-US"/>
        </w:rPr>
        <w:tab/>
        <w:t>WP UE Conformance Test Aspects – Further enhanced MTC for LTE; Source: Ericsson</w:t>
      </w:r>
    </w:p>
    <w:p w14:paraId="40772D0C"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707F05D" w14:textId="77777777" w:rsidR="00C2539B" w:rsidRPr="00A012CC" w:rsidRDefault="00C2539B" w:rsidP="00C2539B">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w:t>
      </w:r>
      <w:r>
        <w:rPr>
          <w:rFonts w:ascii="Arial" w:hAnsi="Arial" w:cs="Arial"/>
          <w:b/>
          <w:bCs/>
        </w:rPr>
        <w:t>509</w:t>
      </w:r>
      <w:r w:rsidRPr="00A012CC">
        <w:rPr>
          <w:rFonts w:ascii="Arial" w:hAnsi="Arial" w:cs="Arial"/>
          <w:b/>
          <w:bCs/>
        </w:rPr>
        <w:t>:</w:t>
      </w:r>
    </w:p>
    <w:p w14:paraId="12B6C6B3" w14:textId="2F969FA4"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 R5-199003</w:t>
      </w:r>
      <w:r w:rsidRPr="00C2539B">
        <w:rPr>
          <w:rFonts w:ascii="Arial" w:hAnsi="Arial" w:cs="Arial"/>
          <w:bCs/>
          <w:lang w:val="en-US"/>
        </w:rPr>
        <w:tab/>
        <w:t>Introduction of minimum loopback buffer size for Cat M2; Source: Ericsson</w:t>
      </w:r>
    </w:p>
    <w:p w14:paraId="08F175B5"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 R5-198833</w:t>
      </w:r>
      <w:r w:rsidRPr="00C2539B">
        <w:rPr>
          <w:rFonts w:ascii="Arial" w:hAnsi="Arial" w:cs="Arial"/>
          <w:bCs/>
          <w:lang w:val="en-US"/>
        </w:rPr>
        <w:tab/>
        <w:t>Introduction of minimum loopback buffer size for Cat M2; Source: Ericsson</w:t>
      </w:r>
    </w:p>
    <w:p w14:paraId="0E1BAC92"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4973D28D" w14:textId="5FD3CF44" w:rsidR="000E6130" w:rsidRPr="00A012CC" w:rsidRDefault="000E6130" w:rsidP="000E6130">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1</w:t>
      </w:r>
      <w:r w:rsidRPr="00A012CC">
        <w:rPr>
          <w:rFonts w:ascii="Arial" w:hAnsi="Arial" w:cs="Arial"/>
          <w:b/>
          <w:bCs/>
        </w:rPr>
        <w:t>:</w:t>
      </w:r>
    </w:p>
    <w:p w14:paraId="323D4878" w14:textId="469CF2CE"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 R5-199438</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PRACH time mask; Source: CETECOM GmbH</w:t>
      </w:r>
    </w:p>
    <w:p w14:paraId="7411E168"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[5] R5-199439</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SRS time mask; Source: CETECOM GmbH</w:t>
      </w:r>
    </w:p>
    <w:p w14:paraId="6D014D5D"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[6] R5-199440</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carrier leakage; Source: CETECOM GmbH</w:t>
      </w:r>
    </w:p>
    <w:p w14:paraId="6601C8E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[7] R5-199441</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in-band emissions for </w:t>
      </w:r>
      <w:proofErr w:type="spellStart"/>
      <w:r w:rsidRPr="00C2539B">
        <w:rPr>
          <w:rFonts w:ascii="Arial" w:hAnsi="Arial" w:cs="Arial"/>
          <w:bCs/>
          <w:lang w:val="en-US"/>
        </w:rPr>
        <w:t>non allocated</w:t>
      </w:r>
      <w:proofErr w:type="spellEnd"/>
      <w:r w:rsidRPr="00C2539B">
        <w:rPr>
          <w:rFonts w:ascii="Arial" w:hAnsi="Arial" w:cs="Arial"/>
          <w:bCs/>
          <w:lang w:val="en-US"/>
        </w:rPr>
        <w:t xml:space="preserve"> RB; Source: CETECOM GmbH</w:t>
      </w:r>
    </w:p>
    <w:p w14:paraId="6D85BB0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[8] R5-199442</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EVM equalizer spectrum flatness; Source: CETECOM GmbH</w:t>
      </w:r>
    </w:p>
    <w:p w14:paraId="3E641B30"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[9] R5-199443</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frequency error for CE Mode B; Source: CETECOM GmbH</w:t>
      </w:r>
    </w:p>
    <w:p w14:paraId="2173C3CD"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[10] R5-199444</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aggregate power control tolerance for CE Mode B; Source: CETECOM GmbH</w:t>
      </w:r>
    </w:p>
    <w:p w14:paraId="712B4E43"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[11] R5-199445</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spurious response; Source: CETECOM GmbH</w:t>
      </w:r>
    </w:p>
    <w:p w14:paraId="2566426C"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[12] R5-199446</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 spurious emissions; Source: CETECOM GmbH</w:t>
      </w:r>
    </w:p>
    <w:p w14:paraId="5F0EFA3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[13] R5-199447</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cases - annex F; Source: CETECOM GmbH</w:t>
      </w:r>
    </w:p>
    <w:p w14:paraId="5CA290D5"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[14] R5-197875</w:t>
      </w:r>
      <w:r w:rsidRPr="00C2539B">
        <w:rPr>
          <w:rFonts w:ascii="Arial" w:hAnsi="Arial" w:cs="Arial"/>
          <w:bCs/>
          <w:lang w:val="en-US"/>
        </w:rPr>
        <w:tab/>
      </w:r>
      <w:proofErr w:type="spellStart"/>
      <w:r w:rsidRPr="00C2539B">
        <w:rPr>
          <w:rFonts w:ascii="Arial" w:hAnsi="Arial" w:cs="Arial"/>
          <w:bCs/>
          <w:lang w:val="en-US"/>
        </w:rPr>
        <w:t>Editotial</w:t>
      </w:r>
      <w:proofErr w:type="spellEnd"/>
      <w:r w:rsidRPr="00C2539B">
        <w:rPr>
          <w:rFonts w:ascii="Arial" w:hAnsi="Arial" w:cs="Arial"/>
          <w:bCs/>
          <w:lang w:val="en-US"/>
        </w:rPr>
        <w:t xml:space="preserve"> change to test case 6.2.2EC; Source: Ericsson</w:t>
      </w:r>
    </w:p>
    <w:p w14:paraId="639B2EB1"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[15] R5-197898</w:t>
      </w:r>
      <w:r w:rsidRPr="00C2539B">
        <w:rPr>
          <w:rFonts w:ascii="Arial" w:hAnsi="Arial" w:cs="Arial"/>
          <w:bCs/>
          <w:lang w:val="en-US"/>
        </w:rPr>
        <w:tab/>
        <w:t>Adding test case 8.11.1.1.3.2_1 to Annex F; Source: Ericsson</w:t>
      </w:r>
    </w:p>
    <w:p w14:paraId="535B2B0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[16] R5-197899</w:t>
      </w:r>
      <w:r w:rsidRPr="00C2539B">
        <w:rPr>
          <w:rFonts w:ascii="Arial" w:hAnsi="Arial" w:cs="Arial"/>
          <w:bCs/>
          <w:lang w:val="en-US"/>
        </w:rPr>
        <w:tab/>
        <w:t>Updating test case 8.11.1.2.1 and 8.11.1.2.2 to be applicable for category M2; Source: Ericsson</w:t>
      </w:r>
    </w:p>
    <w:p w14:paraId="6B8F30AA" w14:textId="6848698F"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[17] R5-197959</w:t>
      </w:r>
      <w:r w:rsidRPr="00C2539B">
        <w:rPr>
          <w:rFonts w:ascii="Arial" w:hAnsi="Arial" w:cs="Arial"/>
          <w:bCs/>
          <w:lang w:val="en-US"/>
        </w:rPr>
        <w:tab/>
        <w:t>Updating test case 7.3EC, Reference sensitivity level for UE category M2; Source: Ericsson</w:t>
      </w:r>
    </w:p>
    <w:p w14:paraId="3D066E96" w14:textId="3ACD4FF4" w:rsidR="00E9516C" w:rsidRDefault="00E9516C"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18106D9" w14:textId="0DC81006"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2</w:t>
      </w:r>
      <w:r w:rsidRPr="00A012CC">
        <w:rPr>
          <w:rFonts w:ascii="Arial" w:hAnsi="Arial" w:cs="Arial"/>
          <w:b/>
          <w:bCs/>
        </w:rPr>
        <w:t>:</w:t>
      </w:r>
    </w:p>
    <w:p w14:paraId="6F4AEAA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[18] R5-199448</w:t>
      </w:r>
      <w:r w:rsidRPr="00C2539B">
        <w:rPr>
          <w:rFonts w:ascii="Arial" w:hAnsi="Arial" w:cs="Arial"/>
          <w:bCs/>
          <w:lang w:val="en-US"/>
        </w:rPr>
        <w:tab/>
        <w:t xml:space="preserve">Addition of new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cases - applicability; Source: CETECOM GmbH</w:t>
      </w:r>
    </w:p>
    <w:p w14:paraId="281832E0"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[19] R5-199449</w:t>
      </w:r>
      <w:r w:rsidRPr="00C2539B">
        <w:rPr>
          <w:rFonts w:ascii="Arial" w:hAnsi="Arial" w:cs="Arial"/>
          <w:bCs/>
          <w:lang w:val="en-US"/>
        </w:rPr>
        <w:tab/>
        <w:t xml:space="preserve">Adding missing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cases to 36.521-2; Source: Ericsson</w:t>
      </w:r>
    </w:p>
    <w:p w14:paraId="4364961D"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[20] R5-197956</w:t>
      </w:r>
      <w:r w:rsidRPr="00C2539B">
        <w:rPr>
          <w:rFonts w:ascii="Arial" w:hAnsi="Arial" w:cs="Arial"/>
          <w:bCs/>
          <w:lang w:val="en-US"/>
        </w:rPr>
        <w:tab/>
        <w:t xml:space="preserve">Updating applicability for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8.11.1.2.1 and 8.11.1.2.2; Source: Ericsson</w:t>
      </w:r>
    </w:p>
    <w:p w14:paraId="04DFAF1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[21] R5-197957</w:t>
      </w:r>
      <w:r w:rsidRPr="00C2539B">
        <w:rPr>
          <w:rFonts w:ascii="Arial" w:hAnsi="Arial" w:cs="Arial"/>
          <w:bCs/>
          <w:lang w:val="en-US"/>
        </w:rPr>
        <w:tab/>
        <w:t xml:space="preserve">Correcting </w:t>
      </w:r>
      <w:proofErr w:type="spellStart"/>
      <w:r w:rsidRPr="00C2539B">
        <w:rPr>
          <w:rFonts w:ascii="Arial" w:hAnsi="Arial" w:cs="Arial"/>
          <w:bCs/>
          <w:lang w:val="en-US"/>
        </w:rPr>
        <w:t>feMTC</w:t>
      </w:r>
      <w:proofErr w:type="spellEnd"/>
      <w:r w:rsidRPr="00C2539B">
        <w:rPr>
          <w:rFonts w:ascii="Arial" w:hAnsi="Arial" w:cs="Arial"/>
          <w:bCs/>
          <w:lang w:val="en-US"/>
        </w:rPr>
        <w:t xml:space="preserve"> condition numbering; Source: Ericsson</w:t>
      </w:r>
    </w:p>
    <w:p w14:paraId="144D46C0"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[22] R5-198023</w:t>
      </w:r>
      <w:r w:rsidRPr="00C2539B">
        <w:rPr>
          <w:rFonts w:ascii="Arial" w:hAnsi="Arial" w:cs="Arial"/>
          <w:bCs/>
          <w:lang w:val="en-US"/>
        </w:rPr>
        <w:tab/>
        <w:t xml:space="preserve">Correction </w:t>
      </w:r>
      <w:proofErr w:type="spellStart"/>
      <w:r w:rsidRPr="00C2539B">
        <w:rPr>
          <w:rFonts w:ascii="Arial" w:hAnsi="Arial" w:cs="Arial"/>
          <w:bCs/>
          <w:lang w:val="en-US"/>
        </w:rPr>
        <w:t>feMTC</w:t>
      </w:r>
      <w:proofErr w:type="spellEnd"/>
      <w:r w:rsidRPr="00C2539B">
        <w:rPr>
          <w:rFonts w:ascii="Arial" w:hAnsi="Arial" w:cs="Arial"/>
          <w:bCs/>
          <w:lang w:val="en-US"/>
        </w:rPr>
        <w:t xml:space="preserve"> applicability spec; Source: ROHDE &amp; SCHWARZ</w:t>
      </w:r>
    </w:p>
    <w:p w14:paraId="739FE01B" w14:textId="4F1B7AD0"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[23] R5-199454</w:t>
      </w:r>
      <w:r w:rsidRPr="00C2539B">
        <w:rPr>
          <w:rFonts w:ascii="Arial" w:hAnsi="Arial" w:cs="Arial"/>
          <w:bCs/>
          <w:lang w:val="en-US"/>
        </w:rPr>
        <w:tab/>
        <w:t>Addition of applicability of RRM test cases; Source: Ericsson</w:t>
      </w:r>
    </w:p>
    <w:p w14:paraId="6C436616" w14:textId="70B042BD" w:rsidR="00E9516C" w:rsidRDefault="00E9516C"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FD4A77" w14:textId="3E641E43"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3</w:t>
      </w:r>
      <w:r w:rsidRPr="00A012CC">
        <w:rPr>
          <w:rFonts w:ascii="Arial" w:hAnsi="Arial" w:cs="Arial"/>
          <w:b/>
          <w:bCs/>
        </w:rPr>
        <w:t>:</w:t>
      </w:r>
    </w:p>
    <w:p w14:paraId="57655A07"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[24] R5-198022</w:t>
      </w:r>
      <w:r w:rsidRPr="00C2539B">
        <w:rPr>
          <w:rFonts w:ascii="Arial" w:hAnsi="Arial" w:cs="Arial"/>
          <w:bCs/>
          <w:lang w:val="en-US"/>
        </w:rPr>
        <w:tab/>
        <w:t xml:space="preserve">Correction </w:t>
      </w:r>
      <w:proofErr w:type="spellStart"/>
      <w:r w:rsidRPr="00C2539B">
        <w:rPr>
          <w:rFonts w:ascii="Arial" w:hAnsi="Arial" w:cs="Arial"/>
          <w:bCs/>
          <w:lang w:val="en-US"/>
        </w:rPr>
        <w:t>feMTC</w:t>
      </w:r>
      <w:proofErr w:type="spellEnd"/>
      <w:r w:rsidRPr="00C2539B">
        <w:rPr>
          <w:rFonts w:ascii="Arial" w:hAnsi="Arial" w:cs="Arial"/>
          <w:bCs/>
          <w:lang w:val="en-US"/>
        </w:rPr>
        <w:t xml:space="preserve"> applicability </w:t>
      </w:r>
      <w:proofErr w:type="spellStart"/>
      <w:r w:rsidRPr="00C2539B">
        <w:rPr>
          <w:rFonts w:ascii="Arial" w:hAnsi="Arial" w:cs="Arial"/>
          <w:bCs/>
          <w:lang w:val="en-US"/>
        </w:rPr>
        <w:t>ch</w:t>
      </w:r>
      <w:proofErr w:type="spellEnd"/>
      <w:r w:rsidRPr="00C2539B">
        <w:rPr>
          <w:rFonts w:ascii="Arial" w:hAnsi="Arial" w:cs="Arial"/>
          <w:bCs/>
          <w:lang w:val="en-US"/>
        </w:rPr>
        <w:t xml:space="preserve"> 4; Source: ROHDE &amp; SCHWARZ</w:t>
      </w:r>
    </w:p>
    <w:p w14:paraId="663B9FDF"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[25] R5-198607</w:t>
      </w:r>
      <w:r w:rsidRPr="00C2539B">
        <w:rPr>
          <w:rFonts w:ascii="Arial" w:hAnsi="Arial" w:cs="Arial"/>
          <w:bCs/>
          <w:lang w:val="en-US"/>
        </w:rPr>
        <w:tab/>
        <w:t xml:space="preserve">Cell configuration mapping for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Cases; Source: Ericsson</w:t>
      </w:r>
    </w:p>
    <w:p w14:paraId="18712C58"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[26] R5-198608</w:t>
      </w:r>
      <w:r w:rsidRPr="00C2539B">
        <w:rPr>
          <w:rFonts w:ascii="Arial" w:hAnsi="Arial" w:cs="Arial"/>
          <w:bCs/>
          <w:lang w:val="en-US"/>
        </w:rPr>
        <w:tab/>
        <w:t>Editorial correction of Annex A; Source: Ericsson</w:t>
      </w:r>
    </w:p>
    <w:p w14:paraId="48BEE8E3"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[27] R5-198609</w:t>
      </w:r>
      <w:r w:rsidRPr="00C2539B">
        <w:rPr>
          <w:rFonts w:ascii="Arial" w:hAnsi="Arial" w:cs="Arial"/>
          <w:bCs/>
          <w:lang w:val="en-US"/>
        </w:rPr>
        <w:tab/>
        <w:t xml:space="preserve">Test Tolerances for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Cases in Annex F; Source: Ericsson</w:t>
      </w:r>
    </w:p>
    <w:p w14:paraId="5EF919CA"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[28] R5-198612</w:t>
      </w:r>
      <w:r w:rsidRPr="00C2539B">
        <w:rPr>
          <w:rFonts w:ascii="Arial" w:hAnsi="Arial" w:cs="Arial"/>
          <w:bCs/>
          <w:lang w:val="en-US"/>
        </w:rPr>
        <w:tab/>
        <w:t xml:space="preserve">Correction of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8.1.41; Source: Ericsson</w:t>
      </w:r>
    </w:p>
    <w:p w14:paraId="155F459C"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[29] R5-198613</w:t>
      </w:r>
      <w:r w:rsidRPr="00C2539B">
        <w:rPr>
          <w:rFonts w:ascii="Arial" w:hAnsi="Arial" w:cs="Arial"/>
          <w:bCs/>
          <w:lang w:val="en-US"/>
        </w:rPr>
        <w:tab/>
        <w:t xml:space="preserve">Correction of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8.1.42; Source: Ericsson</w:t>
      </w:r>
    </w:p>
    <w:p w14:paraId="02FE2261"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[30] R5-198614</w:t>
      </w:r>
      <w:r w:rsidRPr="00C2539B">
        <w:rPr>
          <w:rFonts w:ascii="Arial" w:hAnsi="Arial" w:cs="Arial"/>
          <w:bCs/>
          <w:lang w:val="en-US"/>
        </w:rPr>
        <w:tab/>
        <w:t xml:space="preserve">Correction of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8.2.14; Source: Ericsson</w:t>
      </w:r>
    </w:p>
    <w:p w14:paraId="6A79994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[31] R5-198615</w:t>
      </w:r>
      <w:r w:rsidRPr="00C2539B">
        <w:rPr>
          <w:rFonts w:ascii="Arial" w:hAnsi="Arial" w:cs="Arial"/>
          <w:bCs/>
          <w:lang w:val="en-US"/>
        </w:rPr>
        <w:tab/>
      </w:r>
      <w:proofErr w:type="spellStart"/>
      <w:r w:rsidRPr="00C2539B">
        <w:rPr>
          <w:rFonts w:ascii="Arial" w:hAnsi="Arial" w:cs="Arial"/>
          <w:bCs/>
          <w:lang w:val="en-US"/>
        </w:rPr>
        <w:t>Editiorial</w:t>
      </w:r>
      <w:proofErr w:type="spellEnd"/>
      <w:r w:rsidRPr="00C2539B">
        <w:rPr>
          <w:rFonts w:ascii="Arial" w:hAnsi="Arial" w:cs="Arial"/>
          <w:bCs/>
          <w:lang w:val="en-US"/>
        </w:rPr>
        <w:t xml:space="preserve"> correction of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Cases; Source: Ericsson</w:t>
      </w:r>
    </w:p>
    <w:p w14:paraId="55F977C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[32] R5-199450</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8.3.12; Source: Ericsson</w:t>
      </w:r>
    </w:p>
    <w:p w14:paraId="5E7424D7"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[33] R5-199450</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8.3.13; Source: Ericsson</w:t>
      </w:r>
    </w:p>
    <w:p w14:paraId="28B6445E"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[34] R5-199451</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8.3.14; Source: Ericsson</w:t>
      </w:r>
    </w:p>
    <w:p w14:paraId="73699214"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[35] R5-199452</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8.3.15; Source: Ericsson</w:t>
      </w:r>
    </w:p>
    <w:p w14:paraId="3415F17E"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[36] R5-199453</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8.3.16; Source: Ericsson</w:t>
      </w:r>
    </w:p>
    <w:p w14:paraId="48DE3BB9"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[37] R5-198621</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8.3.17; Source: Ericsson</w:t>
      </w:r>
    </w:p>
    <w:p w14:paraId="10A616F4"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[38] R5-198622</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8.3.18; Source: Ericsson</w:t>
      </w:r>
    </w:p>
    <w:p w14:paraId="4ECB53F3"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[39] R5-198623</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8.3.19; Source: Ericsson</w:t>
      </w:r>
    </w:p>
    <w:p w14:paraId="69606BCA"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[40] R5-198624</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8.4.12; Source: Ericsson</w:t>
      </w:r>
    </w:p>
    <w:p w14:paraId="33140E68"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[41] R5-198625</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8.4.13; Source: Ericsson</w:t>
      </w:r>
    </w:p>
    <w:p w14:paraId="2379867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lastRenderedPageBreak/>
        <w:t>[42] R5-198626</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8.4.14; Source: Ericsson</w:t>
      </w:r>
    </w:p>
    <w:p w14:paraId="08279504" w14:textId="21E9B7E6"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[43] R5-198627</w:t>
      </w:r>
      <w:r w:rsidRPr="00C2539B">
        <w:rPr>
          <w:rFonts w:ascii="Arial" w:hAnsi="Arial" w:cs="Arial"/>
          <w:bCs/>
          <w:lang w:val="en-US"/>
        </w:rPr>
        <w:tab/>
        <w:t xml:space="preserve">Addition of a new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 8.4.15; Source: Ericsson</w:t>
      </w:r>
    </w:p>
    <w:p w14:paraId="1E40B7F1" w14:textId="33DD53AC" w:rsidR="00E9516C" w:rsidRDefault="00E9516C"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4CDFAD06" w14:textId="520C010D"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36.903:</w:t>
      </w:r>
    </w:p>
    <w:p w14:paraId="6CFF08B6" w14:textId="718C6682" w:rsidR="00C2539B" w:rsidRPr="00A012CC"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[44] R5-199457</w:t>
      </w:r>
      <w:r w:rsidRPr="00C2539B">
        <w:rPr>
          <w:rFonts w:ascii="Arial" w:hAnsi="Arial" w:cs="Arial"/>
          <w:bCs/>
          <w:lang w:val="en-US"/>
        </w:rPr>
        <w:tab/>
        <w:t xml:space="preserve">Test Tolerances analysis for E-UTRAN RRM </w:t>
      </w:r>
      <w:proofErr w:type="spellStart"/>
      <w:r w:rsidRPr="00C2539B">
        <w:rPr>
          <w:rFonts w:ascii="Arial" w:hAnsi="Arial" w:cs="Arial"/>
          <w:bCs/>
          <w:lang w:val="en-US"/>
        </w:rPr>
        <w:t>feMTC</w:t>
      </w:r>
      <w:proofErr w:type="spellEnd"/>
      <w:r w:rsidRPr="00C2539B">
        <w:rPr>
          <w:rFonts w:ascii="Arial" w:hAnsi="Arial" w:cs="Arial"/>
          <w:bCs/>
          <w:lang w:val="en-US"/>
        </w:rPr>
        <w:t xml:space="preserve"> Test Cases; Source: Ericsson</w:t>
      </w:r>
    </w:p>
    <w:p w14:paraId="1340DF5B" w14:textId="77777777" w:rsidR="00356FF8" w:rsidRDefault="00356FF8" w:rsidP="00356FF8">
      <w:pPr>
        <w:overflowPunct/>
        <w:autoSpaceDE/>
        <w:autoSpaceDN/>
        <w:snapToGrid w:val="0"/>
        <w:spacing w:after="0"/>
        <w:textAlignment w:val="auto"/>
        <w:rPr>
          <w:rFonts w:ascii="Arial" w:hAnsi="Arial" w:cs="Arial"/>
          <w:lang w:val="en-US" w:eastAsia="ja-JP"/>
        </w:rPr>
      </w:pPr>
    </w:p>
    <w:p w14:paraId="33FFAE7B" w14:textId="77777777" w:rsidR="003E3A1A" w:rsidRPr="00356FF8" w:rsidRDefault="003E3A1A" w:rsidP="003E3A1A">
      <w:pPr>
        <w:overflowPunct/>
        <w:autoSpaceDE/>
        <w:autoSpaceDN/>
        <w:snapToGrid w:val="0"/>
        <w:spacing w:after="0"/>
        <w:textAlignment w:val="auto"/>
        <w:rPr>
          <w:rFonts w:ascii="Arial" w:hAnsi="Arial" w:cs="Arial"/>
          <w:b/>
          <w:bCs/>
          <w:lang w:val="en-US" w:eastAsia="ja-JP"/>
        </w:rPr>
      </w:pPr>
    </w:p>
    <w:p w14:paraId="72D570E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24A71" w14:textId="77777777" w:rsidR="00F45C88" w:rsidRDefault="00F45C88">
      <w:r>
        <w:separator/>
      </w:r>
    </w:p>
  </w:endnote>
  <w:endnote w:type="continuationSeparator" w:id="0">
    <w:p w14:paraId="09EE9F4C" w14:textId="77777777" w:rsidR="00F45C88" w:rsidRDefault="00F4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E4142" w14:textId="77777777" w:rsidR="00F45C88" w:rsidRDefault="00F45C88">
      <w:r>
        <w:separator/>
      </w:r>
    </w:p>
  </w:footnote>
  <w:footnote w:type="continuationSeparator" w:id="0">
    <w:p w14:paraId="06FD13BC" w14:textId="77777777" w:rsidR="00F45C88" w:rsidRDefault="00F45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539B"/>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4</Pages>
  <Words>1210</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10</cp:revision>
  <dcterms:created xsi:type="dcterms:W3CDTF">2018-11-20T14:54:00Z</dcterms:created>
  <dcterms:modified xsi:type="dcterms:W3CDTF">2019-11-22T18:43:00Z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